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784" w:rsidRPr="00627D95" w:rsidRDefault="00E45784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E45784" w:rsidRPr="00627D95" w:rsidRDefault="00E45784" w:rsidP="00627D95">
      <w:pPr>
        <w:jc w:val="center"/>
        <w:rPr>
          <w:b/>
          <w:bCs/>
        </w:rPr>
      </w:pPr>
    </w:p>
    <w:p w:rsidR="00E45784" w:rsidRPr="00627D95" w:rsidRDefault="00E45784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>и обязательствах имущественного</w:t>
      </w:r>
    </w:p>
    <w:p w:rsidR="00E45784" w:rsidRPr="00627D95" w:rsidRDefault="00E45784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E45784" w:rsidRPr="00936FA9" w:rsidRDefault="00E45784" w:rsidP="00627D95">
      <w:pPr>
        <w:jc w:val="center"/>
        <w:rPr>
          <w:b/>
          <w:bCs/>
          <w:u w:val="single"/>
        </w:rPr>
      </w:pPr>
      <w:r w:rsidRPr="00936FA9">
        <w:rPr>
          <w:b/>
          <w:bCs/>
          <w:u w:val="single"/>
        </w:rPr>
        <w:t>Чугуновой Еленой Васильевной</w:t>
      </w:r>
    </w:p>
    <w:p w:rsidR="00E45784" w:rsidRDefault="00E45784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E45784" w:rsidRDefault="00E45784" w:rsidP="003F4273">
      <w:pPr>
        <w:rPr>
          <w:b/>
          <w:bCs/>
        </w:rPr>
      </w:pPr>
    </w:p>
    <w:p w:rsidR="00E45784" w:rsidRDefault="00E45784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E45784" w:rsidRPr="003F4273" w:rsidRDefault="00E45784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961"/>
        <w:gridCol w:w="3191"/>
      </w:tblGrid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496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E45784">
        <w:tc>
          <w:tcPr>
            <w:tcW w:w="1101" w:type="dxa"/>
          </w:tcPr>
          <w:p w:rsidR="00E45784" w:rsidRPr="009B0768" w:rsidRDefault="00E45784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E45784" w:rsidRPr="009B0768" w:rsidRDefault="00E45784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E45784" w:rsidRPr="009B0768" w:rsidRDefault="00E45784" w:rsidP="00F81781">
            <w:pPr>
              <w:jc w:val="center"/>
            </w:pPr>
            <w:r>
              <w:t>656 478,31</w:t>
            </w:r>
          </w:p>
        </w:tc>
      </w:tr>
    </w:tbl>
    <w:p w:rsidR="00E45784" w:rsidRDefault="00E45784" w:rsidP="00627D95">
      <w:pPr>
        <w:jc w:val="center"/>
        <w:rPr>
          <w:b/>
          <w:bCs/>
        </w:rPr>
      </w:pPr>
    </w:p>
    <w:p w:rsidR="00E45784" w:rsidRDefault="00E45784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E45784" w:rsidRPr="003F4273" w:rsidRDefault="00E45784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4819"/>
      </w:tblGrid>
      <w:tr w:rsidR="00E45784">
        <w:tc>
          <w:tcPr>
            <w:tcW w:w="817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3686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E45784">
        <w:tc>
          <w:tcPr>
            <w:tcW w:w="9322" w:type="dxa"/>
            <w:gridSpan w:val="3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E45784">
        <w:tc>
          <w:tcPr>
            <w:tcW w:w="817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45784" w:rsidRPr="009B0768" w:rsidRDefault="00E45784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</w:p>
        </w:tc>
      </w:tr>
      <w:tr w:rsidR="00E45784">
        <w:tc>
          <w:tcPr>
            <w:tcW w:w="9322" w:type="dxa"/>
            <w:gridSpan w:val="3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E45784">
        <w:tc>
          <w:tcPr>
            <w:tcW w:w="817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45784" w:rsidRPr="009B0768" w:rsidRDefault="00E45784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</w:p>
        </w:tc>
      </w:tr>
      <w:tr w:rsidR="00E45784">
        <w:tc>
          <w:tcPr>
            <w:tcW w:w="9322" w:type="dxa"/>
            <w:gridSpan w:val="3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E45784">
        <w:tc>
          <w:tcPr>
            <w:tcW w:w="817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45784" w:rsidRPr="009B0768" w:rsidRDefault="00E45784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</w:p>
        </w:tc>
      </w:tr>
      <w:tr w:rsidR="00E45784">
        <w:tc>
          <w:tcPr>
            <w:tcW w:w="9322" w:type="dxa"/>
            <w:gridSpan w:val="3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E45784">
        <w:tc>
          <w:tcPr>
            <w:tcW w:w="817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45784" w:rsidRPr="009B0768" w:rsidRDefault="00E45784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</w:p>
        </w:tc>
      </w:tr>
    </w:tbl>
    <w:p w:rsidR="00E45784" w:rsidRDefault="00E45784" w:rsidP="00627D95">
      <w:pPr>
        <w:jc w:val="center"/>
        <w:rPr>
          <w:b/>
          <w:bCs/>
        </w:rPr>
      </w:pPr>
    </w:p>
    <w:p w:rsidR="00E45784" w:rsidRPr="00627D95" w:rsidRDefault="00E45784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E45784" w:rsidRPr="00627D95" w:rsidRDefault="00E45784" w:rsidP="00627D95">
      <w:pPr>
        <w:rPr>
          <w:b/>
          <w:bCs/>
        </w:rPr>
      </w:pPr>
    </w:p>
    <w:p w:rsidR="00E45784" w:rsidRDefault="00E45784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E45784" w:rsidRPr="003F4273" w:rsidRDefault="00E45784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393"/>
        <w:gridCol w:w="2994"/>
      </w:tblGrid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976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2994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E45784">
        <w:tc>
          <w:tcPr>
            <w:tcW w:w="9464" w:type="dxa"/>
            <w:gridSpan w:val="4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45784" w:rsidRPr="009B0768" w:rsidRDefault="00E45784" w:rsidP="00C421C3">
            <w:pPr>
              <w:jc w:val="center"/>
            </w:pPr>
            <w:r>
              <w:t>Земли населенных пунктов для ведения личного подсобного хозяйства (доля в праве 7/12)</w:t>
            </w:r>
          </w:p>
        </w:tc>
        <w:tc>
          <w:tcPr>
            <w:tcW w:w="2393" w:type="dxa"/>
          </w:tcPr>
          <w:p w:rsidR="00E45784" w:rsidRPr="009B0768" w:rsidRDefault="00E45784" w:rsidP="00585E41">
            <w:pPr>
              <w:jc w:val="center"/>
            </w:pPr>
            <w:r>
              <w:t>1030,44</w:t>
            </w:r>
          </w:p>
        </w:tc>
        <w:tc>
          <w:tcPr>
            <w:tcW w:w="2994" w:type="dxa"/>
          </w:tcPr>
          <w:p w:rsidR="00E45784" w:rsidRPr="009B0768" w:rsidRDefault="00E45784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E45784">
        <w:tc>
          <w:tcPr>
            <w:tcW w:w="9464" w:type="dxa"/>
            <w:gridSpan w:val="4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45784" w:rsidRPr="009B0768" w:rsidRDefault="00E45784" w:rsidP="009B0F4F">
            <w:pPr>
              <w:jc w:val="center"/>
            </w:pPr>
            <w:r>
              <w:t>Жилой дом (доля в праве 7/12)</w:t>
            </w:r>
          </w:p>
        </w:tc>
        <w:tc>
          <w:tcPr>
            <w:tcW w:w="2393" w:type="dxa"/>
          </w:tcPr>
          <w:p w:rsidR="00E45784" w:rsidRPr="00787B7C" w:rsidRDefault="00E45784" w:rsidP="009B0F4F">
            <w:pPr>
              <w:jc w:val="center"/>
            </w:pPr>
            <w:r>
              <w:t>82,4</w:t>
            </w:r>
          </w:p>
        </w:tc>
        <w:tc>
          <w:tcPr>
            <w:tcW w:w="2994" w:type="dxa"/>
          </w:tcPr>
          <w:p w:rsidR="00E45784" w:rsidRPr="00693C40" w:rsidRDefault="00E45784" w:rsidP="009B0F4F">
            <w:pPr>
              <w:jc w:val="center"/>
            </w:pPr>
            <w:r w:rsidRPr="00693C40">
              <w:t>Российская Федерация</w:t>
            </w:r>
          </w:p>
        </w:tc>
      </w:tr>
      <w:tr w:rsidR="00E45784">
        <w:tc>
          <w:tcPr>
            <w:tcW w:w="9464" w:type="dxa"/>
            <w:gridSpan w:val="4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45784" w:rsidRPr="009B0768" w:rsidRDefault="00E45784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45784" w:rsidRPr="003C3EB8" w:rsidRDefault="00E45784" w:rsidP="009B0F4F">
            <w:pPr>
              <w:jc w:val="center"/>
            </w:pPr>
          </w:p>
        </w:tc>
        <w:tc>
          <w:tcPr>
            <w:tcW w:w="2994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</w:p>
        </w:tc>
      </w:tr>
      <w:tr w:rsidR="00E45784">
        <w:tc>
          <w:tcPr>
            <w:tcW w:w="9464" w:type="dxa"/>
            <w:gridSpan w:val="4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45784" w:rsidRPr="003C3EB8" w:rsidRDefault="00E45784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</w:p>
        </w:tc>
      </w:tr>
      <w:tr w:rsidR="00E45784">
        <w:tc>
          <w:tcPr>
            <w:tcW w:w="9464" w:type="dxa"/>
            <w:gridSpan w:val="4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45784" w:rsidRPr="003C3EB8" w:rsidRDefault="00E45784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</w:p>
        </w:tc>
      </w:tr>
    </w:tbl>
    <w:p w:rsidR="00E45784" w:rsidRDefault="00E45784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E45784" w:rsidRDefault="00E45784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8363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E45784">
        <w:tc>
          <w:tcPr>
            <w:tcW w:w="9464" w:type="dxa"/>
            <w:gridSpan w:val="2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45784" w:rsidRPr="00585E41" w:rsidRDefault="00E45784" w:rsidP="003C3EB8">
            <w:r>
              <w:t>нет</w:t>
            </w:r>
          </w:p>
        </w:tc>
      </w:tr>
      <w:tr w:rsidR="00E45784">
        <w:tc>
          <w:tcPr>
            <w:tcW w:w="9464" w:type="dxa"/>
            <w:gridSpan w:val="2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45784" w:rsidRPr="003C3EB8" w:rsidRDefault="00E45784" w:rsidP="003C3EB8">
            <w:r>
              <w:t>нет</w:t>
            </w:r>
          </w:p>
        </w:tc>
      </w:tr>
      <w:tr w:rsidR="00E45784">
        <w:tc>
          <w:tcPr>
            <w:tcW w:w="9464" w:type="dxa"/>
            <w:gridSpan w:val="2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Мототранспортные средства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45784" w:rsidRPr="003C3EB8" w:rsidRDefault="00E45784" w:rsidP="003C3EB8">
            <w:r>
              <w:t>нет</w:t>
            </w:r>
          </w:p>
        </w:tc>
      </w:tr>
      <w:tr w:rsidR="00E45784">
        <w:tc>
          <w:tcPr>
            <w:tcW w:w="9464" w:type="dxa"/>
            <w:gridSpan w:val="2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45784" w:rsidRPr="003C3EB8" w:rsidRDefault="00E45784" w:rsidP="003C3EB8">
            <w:r>
              <w:t>нет</w:t>
            </w:r>
          </w:p>
        </w:tc>
      </w:tr>
      <w:tr w:rsidR="00E45784">
        <w:tc>
          <w:tcPr>
            <w:tcW w:w="9464" w:type="dxa"/>
            <w:gridSpan w:val="2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45784" w:rsidRPr="003C3EB8" w:rsidRDefault="00E45784" w:rsidP="003C3EB8">
            <w:r>
              <w:t>нет</w:t>
            </w:r>
          </w:p>
        </w:tc>
      </w:tr>
      <w:tr w:rsidR="00E45784">
        <w:tc>
          <w:tcPr>
            <w:tcW w:w="9464" w:type="dxa"/>
            <w:gridSpan w:val="2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45784" w:rsidRPr="003C3EB8" w:rsidRDefault="00E45784" w:rsidP="003C3EB8">
            <w:r>
              <w:t>нет</w:t>
            </w:r>
          </w:p>
        </w:tc>
      </w:tr>
      <w:tr w:rsidR="00E45784">
        <w:tc>
          <w:tcPr>
            <w:tcW w:w="9464" w:type="dxa"/>
            <w:gridSpan w:val="2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45784" w:rsidRPr="003C3EB8" w:rsidRDefault="00E45784" w:rsidP="003C3EB8">
            <w:r>
              <w:t>нет</w:t>
            </w:r>
          </w:p>
        </w:tc>
      </w:tr>
    </w:tbl>
    <w:p w:rsidR="00E45784" w:rsidRDefault="00E45784" w:rsidP="00627D95">
      <w:pPr>
        <w:jc w:val="center"/>
        <w:rPr>
          <w:b/>
          <w:bCs/>
        </w:rPr>
      </w:pPr>
    </w:p>
    <w:p w:rsidR="00E45784" w:rsidRPr="003F4273" w:rsidRDefault="00E45784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E45784" w:rsidRPr="003F4273" w:rsidRDefault="00E45784" w:rsidP="003F4273">
      <w:pPr>
        <w:jc w:val="center"/>
        <w:rPr>
          <w:b/>
          <w:bCs/>
        </w:rPr>
      </w:pPr>
    </w:p>
    <w:p w:rsidR="00E45784" w:rsidRDefault="00E45784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E45784" w:rsidRDefault="00E45784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693"/>
        <w:gridCol w:w="2393"/>
        <w:gridCol w:w="3277"/>
      </w:tblGrid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693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3277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E45784" w:rsidRPr="003C3EB8" w:rsidRDefault="00E45784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45784" w:rsidRPr="007435F4" w:rsidRDefault="00E45784" w:rsidP="00C029C7">
            <w:pPr>
              <w:jc w:val="center"/>
            </w:pPr>
          </w:p>
        </w:tc>
        <w:tc>
          <w:tcPr>
            <w:tcW w:w="3277" w:type="dxa"/>
          </w:tcPr>
          <w:p w:rsidR="00E45784" w:rsidRPr="00413CAB" w:rsidRDefault="00E45784" w:rsidP="00C029C7">
            <w:pPr>
              <w:jc w:val="center"/>
            </w:pPr>
          </w:p>
        </w:tc>
      </w:tr>
    </w:tbl>
    <w:p w:rsidR="00E45784" w:rsidRDefault="00E45784" w:rsidP="003F4273">
      <w:pPr>
        <w:jc w:val="center"/>
        <w:rPr>
          <w:b/>
          <w:bCs/>
        </w:rPr>
      </w:pPr>
    </w:p>
    <w:p w:rsidR="00E45784" w:rsidRPr="00627D95" w:rsidRDefault="00E45784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E45784" w:rsidRPr="00627D95" w:rsidRDefault="00E45784" w:rsidP="00B15710">
      <w:pPr>
        <w:jc w:val="center"/>
        <w:rPr>
          <w:b/>
          <w:bCs/>
        </w:rPr>
      </w:pPr>
    </w:p>
    <w:p w:rsidR="00E45784" w:rsidRPr="00627D95" w:rsidRDefault="00E45784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>и обязательствах имущественного</w:t>
      </w:r>
    </w:p>
    <w:p w:rsidR="00E45784" w:rsidRDefault="00E45784" w:rsidP="00B15710">
      <w:pPr>
        <w:jc w:val="center"/>
        <w:rPr>
          <w:b/>
          <w:bCs/>
          <w:u w:val="single"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E45784" w:rsidRPr="00787B7C" w:rsidRDefault="00E45784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Чугуновой Елены</w:t>
      </w:r>
      <w:r w:rsidRPr="00936FA9">
        <w:rPr>
          <w:b/>
          <w:bCs/>
          <w:u w:val="single"/>
        </w:rPr>
        <w:t xml:space="preserve"> Васильевн</w:t>
      </w:r>
      <w:r>
        <w:rPr>
          <w:b/>
          <w:bCs/>
          <w:u w:val="single"/>
        </w:rPr>
        <w:t>ы</w:t>
      </w:r>
      <w:bookmarkStart w:id="0" w:name="_GoBack"/>
      <w:bookmarkEnd w:id="0"/>
    </w:p>
    <w:p w:rsidR="00E45784" w:rsidRDefault="00E45784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E45784" w:rsidRDefault="00E45784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E45784" w:rsidRPr="003F4273" w:rsidRDefault="00E45784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961"/>
        <w:gridCol w:w="3191"/>
      </w:tblGrid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496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E45784">
        <w:tc>
          <w:tcPr>
            <w:tcW w:w="1101" w:type="dxa"/>
          </w:tcPr>
          <w:p w:rsidR="00E45784" w:rsidRPr="009B0768" w:rsidRDefault="00E45784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E45784" w:rsidRPr="009B0768" w:rsidRDefault="00E45784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E45784" w:rsidRPr="00365B21" w:rsidRDefault="00E45784" w:rsidP="003F7E7C">
            <w:pPr>
              <w:jc w:val="center"/>
            </w:pPr>
            <w:r>
              <w:t>нет</w:t>
            </w:r>
          </w:p>
        </w:tc>
      </w:tr>
    </w:tbl>
    <w:p w:rsidR="00E45784" w:rsidRDefault="00E45784" w:rsidP="00FA5B13">
      <w:pPr>
        <w:jc w:val="center"/>
        <w:rPr>
          <w:b/>
          <w:bCs/>
        </w:rPr>
      </w:pPr>
    </w:p>
    <w:p w:rsidR="00E45784" w:rsidRDefault="00E45784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E45784" w:rsidRPr="003F4273" w:rsidRDefault="00E45784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4819"/>
      </w:tblGrid>
      <w:tr w:rsidR="00E45784">
        <w:tc>
          <w:tcPr>
            <w:tcW w:w="817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3686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E45784">
        <w:tc>
          <w:tcPr>
            <w:tcW w:w="9322" w:type="dxa"/>
            <w:gridSpan w:val="3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E45784">
        <w:tc>
          <w:tcPr>
            <w:tcW w:w="817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45784" w:rsidRPr="009B0768" w:rsidRDefault="00E45784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</w:p>
        </w:tc>
      </w:tr>
      <w:tr w:rsidR="00E45784">
        <w:tc>
          <w:tcPr>
            <w:tcW w:w="9322" w:type="dxa"/>
            <w:gridSpan w:val="3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E45784">
        <w:tc>
          <w:tcPr>
            <w:tcW w:w="817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45784" w:rsidRPr="009B0768" w:rsidRDefault="00E45784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</w:p>
        </w:tc>
      </w:tr>
      <w:tr w:rsidR="00E45784">
        <w:tc>
          <w:tcPr>
            <w:tcW w:w="9322" w:type="dxa"/>
            <w:gridSpan w:val="3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E45784">
        <w:tc>
          <w:tcPr>
            <w:tcW w:w="817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45784" w:rsidRPr="009B0768" w:rsidRDefault="00E45784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</w:p>
        </w:tc>
      </w:tr>
      <w:tr w:rsidR="00E45784">
        <w:tc>
          <w:tcPr>
            <w:tcW w:w="9322" w:type="dxa"/>
            <w:gridSpan w:val="3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E45784">
        <w:tc>
          <w:tcPr>
            <w:tcW w:w="817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E45784" w:rsidRPr="009B0768" w:rsidRDefault="00E45784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</w:p>
        </w:tc>
      </w:tr>
    </w:tbl>
    <w:p w:rsidR="00E45784" w:rsidRDefault="00E45784" w:rsidP="00FA5B13">
      <w:pPr>
        <w:jc w:val="center"/>
        <w:rPr>
          <w:b/>
          <w:bCs/>
        </w:rPr>
      </w:pPr>
    </w:p>
    <w:p w:rsidR="00E45784" w:rsidRPr="00627D95" w:rsidRDefault="00E45784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E45784" w:rsidRPr="00627D95" w:rsidRDefault="00E45784" w:rsidP="00FA5B13">
      <w:pPr>
        <w:rPr>
          <w:b/>
          <w:bCs/>
        </w:rPr>
      </w:pPr>
    </w:p>
    <w:p w:rsidR="00E45784" w:rsidRDefault="00E45784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E45784" w:rsidRPr="003F4273" w:rsidRDefault="00E45784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393"/>
        <w:gridCol w:w="2994"/>
      </w:tblGrid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976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2994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E45784">
        <w:tc>
          <w:tcPr>
            <w:tcW w:w="9464" w:type="dxa"/>
            <w:gridSpan w:val="4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45784" w:rsidRPr="009B0768" w:rsidRDefault="00E45784" w:rsidP="00691D2F">
            <w:pPr>
              <w:jc w:val="center"/>
            </w:pPr>
            <w:r>
              <w:t>Земли населенных пунктов для ведения личного подсобного хозяйства (доля в праве 1/12)</w:t>
            </w:r>
          </w:p>
        </w:tc>
        <w:tc>
          <w:tcPr>
            <w:tcW w:w="2393" w:type="dxa"/>
          </w:tcPr>
          <w:p w:rsidR="00E45784" w:rsidRPr="009B0768" w:rsidRDefault="00E45784" w:rsidP="00691D2F">
            <w:pPr>
              <w:jc w:val="center"/>
            </w:pPr>
            <w:r>
              <w:t>1030,44</w:t>
            </w:r>
          </w:p>
        </w:tc>
        <w:tc>
          <w:tcPr>
            <w:tcW w:w="2994" w:type="dxa"/>
          </w:tcPr>
          <w:p w:rsidR="00E45784" w:rsidRPr="009B0768" w:rsidRDefault="00E45784" w:rsidP="00691D2F">
            <w:pPr>
              <w:jc w:val="center"/>
            </w:pPr>
            <w:r w:rsidRPr="009B0768">
              <w:t>Российская Федерация</w:t>
            </w:r>
          </w:p>
        </w:tc>
      </w:tr>
      <w:tr w:rsidR="00E45784">
        <w:tc>
          <w:tcPr>
            <w:tcW w:w="9464" w:type="dxa"/>
            <w:gridSpan w:val="4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45784" w:rsidRPr="009B0768" w:rsidRDefault="00E45784" w:rsidP="00BC027B">
            <w:pPr>
              <w:jc w:val="center"/>
            </w:pPr>
            <w:r>
              <w:t>Жилой дом (доля в праве 1/12)</w:t>
            </w:r>
          </w:p>
        </w:tc>
        <w:tc>
          <w:tcPr>
            <w:tcW w:w="2393" w:type="dxa"/>
          </w:tcPr>
          <w:p w:rsidR="00E45784" w:rsidRPr="00787B7C" w:rsidRDefault="00E45784" w:rsidP="00BC027B">
            <w:pPr>
              <w:jc w:val="center"/>
            </w:pPr>
            <w:r>
              <w:t>82,4</w:t>
            </w:r>
          </w:p>
        </w:tc>
        <w:tc>
          <w:tcPr>
            <w:tcW w:w="2994" w:type="dxa"/>
          </w:tcPr>
          <w:p w:rsidR="00E45784" w:rsidRDefault="00E45784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E45784">
        <w:tc>
          <w:tcPr>
            <w:tcW w:w="9464" w:type="dxa"/>
            <w:gridSpan w:val="4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45784" w:rsidRPr="009B0768" w:rsidRDefault="00E45784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45784" w:rsidRPr="003C3EB8" w:rsidRDefault="00E45784" w:rsidP="003F7E7C">
            <w:pPr>
              <w:jc w:val="center"/>
            </w:pPr>
          </w:p>
        </w:tc>
        <w:tc>
          <w:tcPr>
            <w:tcW w:w="2994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</w:p>
        </w:tc>
      </w:tr>
      <w:tr w:rsidR="00E45784">
        <w:tc>
          <w:tcPr>
            <w:tcW w:w="9464" w:type="dxa"/>
            <w:gridSpan w:val="4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45784" w:rsidRPr="003C3EB8" w:rsidRDefault="00E45784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</w:p>
        </w:tc>
      </w:tr>
      <w:tr w:rsidR="00E45784">
        <w:tc>
          <w:tcPr>
            <w:tcW w:w="9464" w:type="dxa"/>
            <w:gridSpan w:val="4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E45784" w:rsidRPr="003C3EB8" w:rsidRDefault="00E45784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</w:p>
        </w:tc>
      </w:tr>
    </w:tbl>
    <w:p w:rsidR="00E45784" w:rsidRDefault="00E45784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E45784" w:rsidRDefault="00E45784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8363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E45784">
        <w:tc>
          <w:tcPr>
            <w:tcW w:w="9464" w:type="dxa"/>
            <w:gridSpan w:val="2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45784" w:rsidRPr="003C3EB8" w:rsidRDefault="00E45784" w:rsidP="003F7E7C">
            <w:r>
              <w:t>нет</w:t>
            </w:r>
          </w:p>
        </w:tc>
      </w:tr>
      <w:tr w:rsidR="00E45784">
        <w:tc>
          <w:tcPr>
            <w:tcW w:w="9464" w:type="dxa"/>
            <w:gridSpan w:val="2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45784" w:rsidRPr="003C3EB8" w:rsidRDefault="00E45784" w:rsidP="003F7E7C">
            <w:r>
              <w:t>нет</w:t>
            </w:r>
          </w:p>
        </w:tc>
      </w:tr>
      <w:tr w:rsidR="00E45784">
        <w:tc>
          <w:tcPr>
            <w:tcW w:w="9464" w:type="dxa"/>
            <w:gridSpan w:val="2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Мототранспортные средства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45784" w:rsidRPr="003C3EB8" w:rsidRDefault="00E45784" w:rsidP="003F7E7C">
            <w:r>
              <w:t>нет</w:t>
            </w:r>
          </w:p>
        </w:tc>
      </w:tr>
      <w:tr w:rsidR="00E45784">
        <w:tc>
          <w:tcPr>
            <w:tcW w:w="9464" w:type="dxa"/>
            <w:gridSpan w:val="2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45784" w:rsidRPr="003C3EB8" w:rsidRDefault="00E45784" w:rsidP="003F7E7C">
            <w:r>
              <w:t>нет</w:t>
            </w:r>
          </w:p>
        </w:tc>
      </w:tr>
      <w:tr w:rsidR="00E45784">
        <w:tc>
          <w:tcPr>
            <w:tcW w:w="9464" w:type="dxa"/>
            <w:gridSpan w:val="2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45784" w:rsidRPr="003C3EB8" w:rsidRDefault="00E45784" w:rsidP="003F7E7C">
            <w:r>
              <w:t>нет</w:t>
            </w:r>
          </w:p>
        </w:tc>
      </w:tr>
      <w:tr w:rsidR="00E45784">
        <w:tc>
          <w:tcPr>
            <w:tcW w:w="9464" w:type="dxa"/>
            <w:gridSpan w:val="2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45784" w:rsidRPr="003C3EB8" w:rsidRDefault="00E45784" w:rsidP="003F7E7C">
            <w:r>
              <w:t>нет</w:t>
            </w:r>
          </w:p>
        </w:tc>
      </w:tr>
      <w:tr w:rsidR="00E45784">
        <w:tc>
          <w:tcPr>
            <w:tcW w:w="9464" w:type="dxa"/>
            <w:gridSpan w:val="2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E45784" w:rsidRPr="003C3EB8" w:rsidRDefault="00E45784" w:rsidP="003F7E7C">
            <w:r>
              <w:t>нет</w:t>
            </w:r>
          </w:p>
        </w:tc>
      </w:tr>
    </w:tbl>
    <w:p w:rsidR="00E45784" w:rsidRDefault="00E45784" w:rsidP="00FA5B13">
      <w:pPr>
        <w:jc w:val="center"/>
        <w:rPr>
          <w:b/>
          <w:bCs/>
        </w:rPr>
      </w:pPr>
    </w:p>
    <w:p w:rsidR="00E45784" w:rsidRPr="003F4273" w:rsidRDefault="00E45784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E45784" w:rsidRPr="003F4273" w:rsidRDefault="00E45784" w:rsidP="00FA5B13">
      <w:pPr>
        <w:jc w:val="center"/>
        <w:rPr>
          <w:b/>
          <w:bCs/>
        </w:rPr>
      </w:pPr>
    </w:p>
    <w:p w:rsidR="00E45784" w:rsidRDefault="00E45784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E45784" w:rsidRDefault="00E45784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693"/>
        <w:gridCol w:w="2393"/>
        <w:gridCol w:w="3277"/>
      </w:tblGrid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693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3277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E45784">
        <w:tc>
          <w:tcPr>
            <w:tcW w:w="1101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E45784" w:rsidRPr="003C3EB8" w:rsidRDefault="00E45784" w:rsidP="007435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E45784" w:rsidRPr="007435F4" w:rsidRDefault="00E45784" w:rsidP="003F7E7C">
            <w:pPr>
              <w:jc w:val="center"/>
            </w:pPr>
          </w:p>
        </w:tc>
        <w:tc>
          <w:tcPr>
            <w:tcW w:w="3277" w:type="dxa"/>
          </w:tcPr>
          <w:p w:rsidR="00E45784" w:rsidRPr="009B0F4F" w:rsidRDefault="00E45784" w:rsidP="003F7E7C">
            <w:pPr>
              <w:jc w:val="center"/>
              <w:rPr>
                <w:b/>
                <w:bCs/>
              </w:rPr>
            </w:pPr>
          </w:p>
        </w:tc>
      </w:tr>
    </w:tbl>
    <w:p w:rsidR="00E45784" w:rsidRPr="00627D95" w:rsidRDefault="00E45784" w:rsidP="00365B21"/>
    <w:sectPr w:rsidR="00E45784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26AC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3817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5A11"/>
    <w:rsid w:val="00386118"/>
    <w:rsid w:val="00386FC1"/>
    <w:rsid w:val="003903B3"/>
    <w:rsid w:val="0039284B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3CAB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97EDF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1741D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6DEB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56A99"/>
    <w:rsid w:val="006622A6"/>
    <w:rsid w:val="00664F98"/>
    <w:rsid w:val="0067135E"/>
    <w:rsid w:val="00672C97"/>
    <w:rsid w:val="006762CA"/>
    <w:rsid w:val="00677159"/>
    <w:rsid w:val="006861DC"/>
    <w:rsid w:val="00691C2B"/>
    <w:rsid w:val="00691D2F"/>
    <w:rsid w:val="006933B4"/>
    <w:rsid w:val="00693C40"/>
    <w:rsid w:val="006956A0"/>
    <w:rsid w:val="006A14AE"/>
    <w:rsid w:val="006A509C"/>
    <w:rsid w:val="006A5F00"/>
    <w:rsid w:val="006B2FBD"/>
    <w:rsid w:val="006B6ABB"/>
    <w:rsid w:val="006B6F51"/>
    <w:rsid w:val="006C07D0"/>
    <w:rsid w:val="006C1472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0787D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012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36FA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7FC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E6EE2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3C7F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21C3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09E9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5784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078DD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27D9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3</Pages>
  <Words>464</Words>
  <Characters>2651</Characters>
  <Application>Microsoft Office Outlook</Application>
  <DocSecurity>0</DocSecurity>
  <Lines>0</Lines>
  <Paragraphs>0</Paragraphs>
  <ScaleCrop>false</ScaleCrop>
  <Company>Урюпинскуая районная Дума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akopov</cp:lastModifiedBy>
  <cp:revision>3</cp:revision>
  <cp:lastPrinted>2015-04-21T05:35:00Z</cp:lastPrinted>
  <dcterms:created xsi:type="dcterms:W3CDTF">2016-05-19T06:52:00Z</dcterms:created>
  <dcterms:modified xsi:type="dcterms:W3CDTF">2016-05-20T07:45:00Z</dcterms:modified>
</cp:coreProperties>
</file>